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Lancaster and Wyre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Lancaster and Wyre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Lancaster and Wyre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Lancaster and Wyre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Lancaster and Wyre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Lancaster and Wyre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Lancaster and Wyre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Lancaster and Wyre is estimated to be </w:t>
      </w:r>
      <w:r w:rsidRPr="00773DF7">
        <w:rPr>
          <w:rFonts w:ascii="Libre Franklin Light" w:eastAsia="Times New Roman" w:hAnsi="Libre Franklin Light" w:cs="Calibri Light"/>
          <w:b/>
          <w:bCs/>
          <w:color w:val="C45911" w:themeColor="accent2" w:themeShade="BF"/>
        </w:rPr>
        <w:t xml:space="preserve">£1,366,758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Lancaster and Wyre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Lancaster and Wyre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Lancaster and Wyre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Lancaster and Wyre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ancaster and Wy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Lancaster and Wyre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ancaster and Wy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Lancaster and Wyre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Lancaster and Wyre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ancaster and Wy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Lancaster and Wyre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Lancaster and Wyre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Lancaster and Wyre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Lancaster and Wyre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Lancaster and Wyre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Lancaster and Wyre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£1,366,758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Lancaster and Wyre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£460,396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£32,981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£824,837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£1,366,758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Lancaster and Wyre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Lancaster and Wyre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 and Wyre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 and Wyre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 and Wyre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 and Wyre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Lancaster and Wyre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Lancaster and Wyre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Lancaster and Wyre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Lancaster and Wyre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Lancaster and Wyre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Lancaster and Wyre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1ACF75C-0920-46A2-B574-ED4D118236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